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760" w:firstLineChars="180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提案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0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426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提案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eastAsia="zh-CN"/>
        </w:rPr>
        <w:t>公安局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张炜委员提出的关于“关于清理城区路旁及住宅小区内‘僵尸车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’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的建议”提案已收悉，现回复如下。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提案中指出，排查分布在城区次干道、支路、占道及专业停车场、小区等地点的“僵尸车”，个别车辆本身及油类泄漏对城市环境造成影响。针对委员指出问题，我局举一反三，持续加强对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机动车排放检验机构检查工作，进一步规范机动车的检验流程，切实强化对机动车检验监管工作。目前我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市已实现环保联网并正常营业的机动车排放检验机构共计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105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家，分布我市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县（市、区）。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日常检查由各县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（市、区）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按照属地管理原则进行。我局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主要通过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现场检查、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网络筛查、检测数据分析、视频影像回放、抓拍图片比对等形式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，重点对“三种方式”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发现的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三类柴油车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溯源排放检验机构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，检查是否存在弄虚作假或者使用作弊器等违法违规行为。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2025年4月22日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黄继武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程延坤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67590185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抄送：市政府办公室,市政协提案委员会。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4A65A78"/>
    <w:rsid w:val="04D62DED"/>
    <w:rsid w:val="050558D1"/>
    <w:rsid w:val="061439B5"/>
    <w:rsid w:val="0A362E60"/>
    <w:rsid w:val="0A5627EE"/>
    <w:rsid w:val="0A913826"/>
    <w:rsid w:val="0AE8111E"/>
    <w:rsid w:val="0B574A00"/>
    <w:rsid w:val="0BE67BA2"/>
    <w:rsid w:val="0E597763"/>
    <w:rsid w:val="0E8957CE"/>
    <w:rsid w:val="0E9C09EC"/>
    <w:rsid w:val="0FB4252B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CFC0128"/>
    <w:rsid w:val="1D210974"/>
    <w:rsid w:val="1D594678"/>
    <w:rsid w:val="1D6372A4"/>
    <w:rsid w:val="20FC7B28"/>
    <w:rsid w:val="23684180"/>
    <w:rsid w:val="24575886"/>
    <w:rsid w:val="261F193D"/>
    <w:rsid w:val="26BD2B25"/>
    <w:rsid w:val="287C4C9B"/>
    <w:rsid w:val="29292D36"/>
    <w:rsid w:val="299407E6"/>
    <w:rsid w:val="29BB64E1"/>
    <w:rsid w:val="2AC375D4"/>
    <w:rsid w:val="2E92381D"/>
    <w:rsid w:val="2E9E5C6E"/>
    <w:rsid w:val="31AD24FD"/>
    <w:rsid w:val="32543080"/>
    <w:rsid w:val="33B6190D"/>
    <w:rsid w:val="345B5C82"/>
    <w:rsid w:val="352B40C3"/>
    <w:rsid w:val="3A3B7187"/>
    <w:rsid w:val="3B64270E"/>
    <w:rsid w:val="3D662FF5"/>
    <w:rsid w:val="3DA768E2"/>
    <w:rsid w:val="3F6820A1"/>
    <w:rsid w:val="429D07C3"/>
    <w:rsid w:val="42DF08CC"/>
    <w:rsid w:val="45462E84"/>
    <w:rsid w:val="46DA3884"/>
    <w:rsid w:val="4C2C7D0B"/>
    <w:rsid w:val="502B0D76"/>
    <w:rsid w:val="51085F90"/>
    <w:rsid w:val="515E2842"/>
    <w:rsid w:val="527032EE"/>
    <w:rsid w:val="53980D4F"/>
    <w:rsid w:val="54DD77DC"/>
    <w:rsid w:val="55BD2CEE"/>
    <w:rsid w:val="56DB235D"/>
    <w:rsid w:val="5840182D"/>
    <w:rsid w:val="58A610E2"/>
    <w:rsid w:val="5AE425FB"/>
    <w:rsid w:val="5B44442E"/>
    <w:rsid w:val="5BA6368B"/>
    <w:rsid w:val="5C047087"/>
    <w:rsid w:val="5D813C93"/>
    <w:rsid w:val="5DAF116F"/>
    <w:rsid w:val="5E06140A"/>
    <w:rsid w:val="611D6613"/>
    <w:rsid w:val="63253C81"/>
    <w:rsid w:val="644E3460"/>
    <w:rsid w:val="66A852F5"/>
    <w:rsid w:val="68BE43AA"/>
    <w:rsid w:val="6A4A7A82"/>
    <w:rsid w:val="6ABE5A22"/>
    <w:rsid w:val="6ACC1807"/>
    <w:rsid w:val="6D535020"/>
    <w:rsid w:val="6DEC564E"/>
    <w:rsid w:val="7011414C"/>
    <w:rsid w:val="704C7C8B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D930BD8"/>
    <w:rsid w:val="7F7769EF"/>
    <w:rsid w:val="B6DA17A2"/>
    <w:rsid w:val="DFFC824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正文（缩进）"/>
    <w:qFormat/>
    <w:uiPriority w:val="0"/>
    <w:pPr>
      <w:widowControl w:val="0"/>
      <w:adjustRightInd/>
      <w:snapToGrid/>
      <w:spacing w:beforeLines="50" w:afterLines="50"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os\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533</Words>
  <Characters>557</Characters>
  <Lines>0</Lines>
  <Paragraphs>0</Paragraphs>
  <TotalTime>5</TotalTime>
  <ScaleCrop>false</ScaleCrop>
  <LinksUpToDate>false</LinksUpToDate>
  <CharactersWithSpaces>611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2018-06-08T01:48:00Z</dcterms:created>
  <dc:creator>PEKAN</dc:creator>
  <cp:lastModifiedBy>张晓北</cp:lastModifiedBy>
  <cp:lastPrinted>2025-04-24T08:17:26Z</cp:lastPrinted>
  <dcterms:modified xsi:type="dcterms:W3CDTF">2025-04-24T08:20:57Z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8911C10C9C9F4F88B4530D95CBC48047</vt:lpwstr>
  </property>
  <property fmtid="{D5CDD505-2E9C-101B-9397-08002B2CF9AE}" pid="4" name="KSOTemplateDocerSaveRecord">
    <vt:lpwstr>eyJoZGlkIjoiZTI4ZTNlZmU0MmJjOWMyZDIwMWFjYzQ0NWE2ZjU3ODMiLCJ1c2VySWQiOiIxMjEwOTQzOTU3In0=</vt:lpwstr>
  </property>
</Properties>
</file>